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05B4E" w14:textId="77777777" w:rsidR="000E3F64" w:rsidRDefault="000E3F64" w:rsidP="000E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FORDANE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fl.1461)</w:t>
      </w:r>
    </w:p>
    <w:p w14:paraId="6E1B962D" w14:textId="77777777" w:rsidR="000E3F64" w:rsidRDefault="000E3F64" w:rsidP="000E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335D2A32" w14:textId="77777777" w:rsidR="000E3F64" w:rsidRDefault="000E3F64" w:rsidP="000E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287EBB" w14:textId="77777777" w:rsidR="000E3F64" w:rsidRDefault="000E3F64" w:rsidP="000E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92991C" w14:textId="77777777" w:rsidR="000E3F64" w:rsidRDefault="000E3F64" w:rsidP="000E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1461</w:t>
      </w:r>
      <w:r>
        <w:rPr>
          <w:rFonts w:ascii="Times New Roman" w:hAnsi="Times New Roman" w:cs="Times New Roman"/>
          <w:sz w:val="24"/>
          <w:szCs w:val="24"/>
        </w:rPr>
        <w:tab/>
        <w:t>He took on an apprentice, John Hayward(q.v.).</w:t>
      </w:r>
    </w:p>
    <w:p w14:paraId="6708A475" w14:textId="77777777" w:rsidR="000E3F64" w:rsidRDefault="000E3F64" w:rsidP="000E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5199FBD0" w14:textId="77777777" w:rsidR="000E3F64" w:rsidRDefault="000E3F64" w:rsidP="000E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5E3634" w14:textId="77777777" w:rsidR="000E3F64" w:rsidRDefault="000E3F64" w:rsidP="000E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5221FD" w14:textId="77777777" w:rsidR="000E3F64" w:rsidRDefault="000E3F64" w:rsidP="000E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67C4B0E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ABD08" w14:textId="77777777" w:rsidR="000E3F64" w:rsidRDefault="000E3F64" w:rsidP="009139A6">
      <w:r>
        <w:separator/>
      </w:r>
    </w:p>
  </w:endnote>
  <w:endnote w:type="continuationSeparator" w:id="0">
    <w:p w14:paraId="3A84E342" w14:textId="77777777" w:rsidR="000E3F64" w:rsidRDefault="000E3F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A30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3F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F2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6894" w14:textId="77777777" w:rsidR="000E3F64" w:rsidRDefault="000E3F64" w:rsidP="009139A6">
      <w:r>
        <w:separator/>
      </w:r>
    </w:p>
  </w:footnote>
  <w:footnote w:type="continuationSeparator" w:id="0">
    <w:p w14:paraId="5A9FCB11" w14:textId="77777777" w:rsidR="000E3F64" w:rsidRDefault="000E3F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55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B8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1D5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64"/>
    <w:rsid w:val="000666E0"/>
    <w:rsid w:val="000E3F6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53607"/>
  <w15:chartTrackingRefBased/>
  <w15:docId w15:val="{0D9DC979-8437-4042-BF60-B7F86E1B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2022-04-05T16:23:00Z</dcterms:created>
  <dcterms:modified xsi:type="dcterms:W3CDTF">2022-04-05T16:24:00Z</dcterms:modified>
</cp:coreProperties>
</file>